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B41D2" w:rsidP="00E44799" w:rsidRDefault="00FB41D2" w14:paraId="7923920" w14:textId="7923920">
      <w:pPr>
        <w15:collapsed w:val="false"/>
      </w:pPr>
      <w:bookmarkStart w:name="_GoBack" w:id="0"/>
      <w:bookmarkEnd w:id="0"/>
    </w:p>
    <w:p w:rsidR="007C1311" w:rsidP="00E44799" w:rsidRDefault="007C1311"/>
    <w:p w:rsidR="007C1311" w:rsidP="00E44799" w:rsidRDefault="006C10F5">
      <w:r w:rsidRPr="006C10F5">
        <w:rPr>
          <w:rFonts w:ascii="Arial" w:hAnsi="Arial" w:eastAsia="Calibri" w:cs="Times New Roman"/>
          <w:noProof/>
          <w:sz w:val="24"/>
          <w:lang w:eastAsia="hr-HR"/>
        </w:rPr>
        <w:drawing>
          <wp:inline distT="0" distB="0" distL="0" distR="0">
            <wp:extent cx="7903535" cy="3853465"/>
            <wp:effectExtent l="0" t="0" r="254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785" cy="3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44799" w:rsidR="007C1311" w:rsidP="00E44799" w:rsidRDefault="007C1311"/>
    <w:sectPr w:rsidRPr="00E44799" w:rsidR="007C1311" w:rsidSect="00E447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34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2CC"/>
    <w:rsid w:val="00092C4C"/>
    <w:rsid w:val="000F7FD9"/>
    <w:rsid w:val="002F01B8"/>
    <w:rsid w:val="0036420A"/>
    <w:rsid w:val="006B7189"/>
    <w:rsid w:val="006C10F5"/>
    <w:rsid w:val="007A02CC"/>
    <w:rsid w:val="007C1311"/>
    <w:rsid w:val="00955CE6"/>
    <w:rsid w:val="009C61CF"/>
    <w:rsid w:val="00BA046E"/>
    <w:rsid w:val="00BB63FB"/>
    <w:rsid w:val="00E40611"/>
    <w:rsid w:val="00E44799"/>
    <w:rsid w:val="00FB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4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4479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B63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63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63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63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63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47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2021-09-28T10:25:00Z</dcterms:created>
  <dc:creator>Draženka Prpić</dc:creator>
  <cp:lastModifiedBy>Draženka Prpić</cp:lastModifiedBy>
  <cp:lastPrinted>2021-09-29T07:45:00Z</cp:lastPrinted>
  <dcterms:modified xmlns:xsi="http://www.w3.org/2001/XMLSchema-instance" xsi:type="dcterms:W3CDTF">2021-09-29T07:45:00Z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Ostalo (St-2425-21.docx)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